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C5D" w:rsidRPr="00B02C5D" w:rsidRDefault="00B02C5D" w:rsidP="00B02C5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02C5D">
        <w:rPr>
          <w:rStyle w:val="Hyperlink"/>
          <w:rFonts w:ascii="Times New Roman" w:hAnsi="Times New Roman" w:cs="Times New Roman"/>
          <w:color w:val="auto"/>
          <w:sz w:val="24"/>
          <w:szCs w:val="24"/>
        </w:rPr>
        <w:t xml:space="preserve">Henry BATE </w:t>
      </w:r>
      <w:r w:rsidRPr="00B02C5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 w:rsidRPr="00B02C5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B02C5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fl.1399)</w:t>
      </w:r>
    </w:p>
    <w:p w:rsidR="00B02C5D" w:rsidRPr="00B02C5D" w:rsidRDefault="00B02C5D" w:rsidP="00B02C5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02C5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 w:rsidRPr="00B02C5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Duckmanton</w:t>
      </w:r>
      <w:proofErr w:type="spellEnd"/>
      <w:r w:rsidRPr="00B02C5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Derbyshire.</w:t>
      </w:r>
    </w:p>
    <w:p w:rsidR="00B02C5D" w:rsidRPr="00B02C5D" w:rsidRDefault="00B02C5D" w:rsidP="00B02C5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bookmarkEnd w:id="0"/>
    </w:p>
    <w:p w:rsidR="00B02C5D" w:rsidRPr="00B02C5D" w:rsidRDefault="00B02C5D" w:rsidP="00B02C5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B02C5D" w:rsidRPr="00B02C5D" w:rsidRDefault="00B02C5D" w:rsidP="00B02C5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02C5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1399</w:t>
      </w:r>
      <w:r w:rsidRPr="00B02C5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Roger de </w:t>
      </w:r>
      <w:proofErr w:type="spellStart"/>
      <w:r w:rsidRPr="00B02C5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Bankwell</w:t>
      </w:r>
      <w:proofErr w:type="spellEnd"/>
      <w:r w:rsidRPr="00B02C5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brought a plaint of account of receiver against him.</w:t>
      </w:r>
    </w:p>
    <w:p w:rsidR="00B02C5D" w:rsidRPr="00B02C5D" w:rsidRDefault="00B02C5D" w:rsidP="00B02C5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02C5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B02C5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B02C5D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B02C5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http://aalt.law.uh.edu/Indices/CP40Indices/CP40no555/CP40no555Pl.htm</w:t>
        </w:r>
      </w:hyperlink>
      <w:r w:rsidRPr="00B02C5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B02C5D" w:rsidRPr="00B02C5D" w:rsidRDefault="00B02C5D" w:rsidP="00B02C5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B02C5D" w:rsidRPr="00B02C5D" w:rsidRDefault="00B02C5D" w:rsidP="00B02C5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B02C5D" w:rsidRPr="00B02C5D" w:rsidRDefault="00B02C5D" w:rsidP="00B02C5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02C5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27 May 2015</w:t>
      </w:r>
    </w:p>
    <w:p w:rsidR="006B2F86" w:rsidRPr="00B02C5D" w:rsidRDefault="00B02C5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B02C5D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C5D" w:rsidRDefault="00B02C5D" w:rsidP="00E71FC3">
      <w:pPr>
        <w:spacing w:after="0" w:line="240" w:lineRule="auto"/>
      </w:pPr>
      <w:r>
        <w:separator/>
      </w:r>
    </w:p>
  </w:endnote>
  <w:endnote w:type="continuationSeparator" w:id="0">
    <w:p w:rsidR="00B02C5D" w:rsidRDefault="00B02C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C5D" w:rsidRDefault="00B02C5D" w:rsidP="00E71FC3">
      <w:pPr>
        <w:spacing w:after="0" w:line="240" w:lineRule="auto"/>
      </w:pPr>
      <w:r>
        <w:separator/>
      </w:r>
    </w:p>
  </w:footnote>
  <w:footnote w:type="continuationSeparator" w:id="0">
    <w:p w:rsidR="00B02C5D" w:rsidRDefault="00B02C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C5D"/>
    <w:rsid w:val="00AB52E8"/>
    <w:rsid w:val="00B02C5D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29B19F-4169-4B4D-A4D0-0C63B1953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B02C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2016-04-02T22:15:00Z</dcterms:created>
  <dcterms:modified xsi:type="dcterms:W3CDTF">2016-04-02T22:17:00Z</dcterms:modified>
</cp:coreProperties>
</file>